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631" w:rsidRPr="00C24EC5" w:rsidRDefault="00293631" w:rsidP="009910F1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УТВЕРЖДЕНА</w:t>
      </w:r>
    </w:p>
    <w:p w:rsidR="00293631" w:rsidRPr="00C24EC5" w:rsidRDefault="00293631" w:rsidP="009910F1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 xml:space="preserve">постановлением Администрации </w:t>
      </w:r>
    </w:p>
    <w:p w:rsidR="00293631" w:rsidRPr="00C24EC5" w:rsidRDefault="00293631" w:rsidP="009910F1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города Королёва Московской области</w:t>
      </w:r>
    </w:p>
    <w:p w:rsidR="00293631" w:rsidRPr="00C24EC5" w:rsidRDefault="00293631" w:rsidP="009910F1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от _________________ № __________</w:t>
      </w:r>
    </w:p>
    <w:p w:rsidR="00293631" w:rsidRPr="00C24EC5" w:rsidRDefault="00293631" w:rsidP="009910F1">
      <w:pPr>
        <w:jc w:val="center"/>
        <w:rPr>
          <w:lang w:val="ru-RU"/>
        </w:rPr>
      </w:pPr>
    </w:p>
    <w:p w:rsidR="00293631" w:rsidRDefault="00293631" w:rsidP="009910F1">
      <w:pPr>
        <w:jc w:val="right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Форма</w:t>
      </w:r>
    </w:p>
    <w:p w:rsidR="00293631" w:rsidRPr="00C24EC5" w:rsidRDefault="00293631" w:rsidP="009910F1">
      <w:pPr>
        <w:jc w:val="right"/>
        <w:rPr>
          <w:sz w:val="28"/>
          <w:szCs w:val="28"/>
          <w:lang w:val="ru-RU"/>
        </w:rPr>
      </w:pPr>
    </w:p>
    <w:p w:rsidR="00293631" w:rsidRPr="00390CB5" w:rsidRDefault="00293631" w:rsidP="009910F1">
      <w:pPr>
        <w:jc w:val="center"/>
        <w:rPr>
          <w:b/>
          <w:sz w:val="28"/>
          <w:szCs w:val="28"/>
          <w:lang w:val="ru-RU"/>
        </w:rPr>
      </w:pPr>
      <w:r w:rsidRPr="00390CB5">
        <w:rPr>
          <w:b/>
          <w:sz w:val="28"/>
          <w:szCs w:val="28"/>
          <w:lang w:val="ru-RU"/>
        </w:rPr>
        <w:t>Акт ______</w:t>
      </w:r>
    </w:p>
    <w:p w:rsidR="00293631" w:rsidRPr="00390CB5" w:rsidRDefault="00293631" w:rsidP="009910F1">
      <w:pPr>
        <w:jc w:val="center"/>
        <w:rPr>
          <w:b/>
          <w:sz w:val="28"/>
          <w:szCs w:val="28"/>
          <w:lang w:val="ru-RU"/>
        </w:rPr>
      </w:pPr>
      <w:r w:rsidRPr="00390CB5">
        <w:rPr>
          <w:b/>
          <w:sz w:val="28"/>
          <w:szCs w:val="28"/>
          <w:lang w:val="ru-RU"/>
        </w:rPr>
        <w:t xml:space="preserve">о демонтаже объекта наружной рекламы и информации </w:t>
      </w:r>
    </w:p>
    <w:p w:rsidR="00293631" w:rsidRPr="00921DAB" w:rsidRDefault="00293631" w:rsidP="009910F1">
      <w:pPr>
        <w:jc w:val="center"/>
        <w:rPr>
          <w:b/>
          <w:sz w:val="28"/>
          <w:szCs w:val="28"/>
          <w:lang w:val="ru-RU"/>
        </w:rPr>
      </w:pPr>
      <w:r w:rsidRPr="00921DAB">
        <w:rPr>
          <w:b/>
          <w:sz w:val="28"/>
          <w:szCs w:val="28"/>
          <w:lang w:val="ru-RU"/>
        </w:rPr>
        <w:t xml:space="preserve">на территории </w:t>
      </w:r>
      <w:r>
        <w:rPr>
          <w:b/>
          <w:sz w:val="28"/>
          <w:szCs w:val="28"/>
          <w:lang w:val="ru-RU"/>
        </w:rPr>
        <w:t>города Королёва Московской области</w:t>
      </w:r>
    </w:p>
    <w:p w:rsidR="00293631" w:rsidRPr="00921DAB" w:rsidRDefault="00293631" w:rsidP="00921DAB">
      <w:pPr>
        <w:jc w:val="center"/>
        <w:rPr>
          <w:szCs w:val="28"/>
          <w:lang w:val="ru-RU"/>
        </w:rPr>
      </w:pPr>
      <w:bookmarkStart w:id="0" w:name="_GoBack"/>
      <w:bookmarkEnd w:id="0"/>
    </w:p>
    <w:tbl>
      <w:tblPr>
        <w:tblW w:w="0" w:type="auto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27"/>
        <w:gridCol w:w="4680"/>
      </w:tblGrid>
      <w:tr w:rsidR="00293631" w:rsidRPr="009910F1" w:rsidTr="009910F1">
        <w:trPr>
          <w:trHeight w:val="3071"/>
        </w:trPr>
        <w:tc>
          <w:tcPr>
            <w:tcW w:w="4827" w:type="dxa"/>
          </w:tcPr>
          <w:p w:rsidR="00293631" w:rsidRPr="009910F1" w:rsidRDefault="00293631" w:rsidP="009910F1">
            <w:pPr>
              <w:rPr>
                <w:lang w:val="ru-RU"/>
              </w:rPr>
            </w:pPr>
          </w:p>
          <w:p w:rsidR="00293631" w:rsidRPr="009910F1" w:rsidRDefault="00293631" w:rsidP="009910F1">
            <w:pPr>
              <w:rPr>
                <w:lang w:val="ru-RU"/>
              </w:rPr>
            </w:pPr>
          </w:p>
          <w:p w:rsidR="00293631" w:rsidRPr="009910F1" w:rsidRDefault="00293631" w:rsidP="009910F1">
            <w:pPr>
              <w:rPr>
                <w:lang w:val="ru-RU"/>
              </w:rPr>
            </w:pPr>
          </w:p>
          <w:p w:rsidR="00293631" w:rsidRPr="009910F1" w:rsidRDefault="00293631" w:rsidP="009910F1">
            <w:pPr>
              <w:rPr>
                <w:lang w:val="ru-RU"/>
              </w:rPr>
            </w:pPr>
          </w:p>
          <w:p w:rsidR="00293631" w:rsidRDefault="00293631" w:rsidP="009910F1">
            <w:pPr>
              <w:rPr>
                <w:lang w:val="ru-RU"/>
              </w:rPr>
            </w:pPr>
            <w:r w:rsidRPr="009910F1">
              <w:rPr>
                <w:lang w:val="ru-RU"/>
              </w:rPr>
              <w:t>Фото объекта</w:t>
            </w:r>
            <w:r w:rsidRPr="00390CB5">
              <w:rPr>
                <w:lang w:val="ru-RU"/>
              </w:rPr>
              <w:t xml:space="preserve"> наружной рекламы </w:t>
            </w:r>
          </w:p>
          <w:p w:rsidR="00293631" w:rsidRPr="00390CB5" w:rsidRDefault="00293631" w:rsidP="009910F1">
            <w:pPr>
              <w:rPr>
                <w:lang w:val="ru-RU"/>
              </w:rPr>
            </w:pPr>
            <w:r w:rsidRPr="00390CB5">
              <w:rPr>
                <w:lang w:val="ru-RU"/>
              </w:rPr>
              <w:t>и информации</w:t>
            </w:r>
          </w:p>
        </w:tc>
        <w:tc>
          <w:tcPr>
            <w:tcW w:w="4680" w:type="dxa"/>
          </w:tcPr>
          <w:p w:rsidR="00293631" w:rsidRPr="009910F1" w:rsidRDefault="00293631" w:rsidP="009910F1">
            <w:pPr>
              <w:rPr>
                <w:lang w:val="ru-RU"/>
              </w:rPr>
            </w:pPr>
          </w:p>
          <w:p w:rsidR="00293631" w:rsidRPr="009910F1" w:rsidRDefault="00293631" w:rsidP="009910F1">
            <w:pPr>
              <w:rPr>
                <w:lang w:val="ru-RU"/>
              </w:rPr>
            </w:pPr>
          </w:p>
          <w:p w:rsidR="00293631" w:rsidRPr="009910F1" w:rsidRDefault="00293631" w:rsidP="009910F1">
            <w:pPr>
              <w:rPr>
                <w:lang w:val="ru-RU"/>
              </w:rPr>
            </w:pPr>
          </w:p>
          <w:p w:rsidR="00293631" w:rsidRPr="009910F1" w:rsidRDefault="00293631" w:rsidP="009910F1">
            <w:pPr>
              <w:rPr>
                <w:lang w:val="ru-RU"/>
              </w:rPr>
            </w:pPr>
          </w:p>
          <w:p w:rsidR="00293631" w:rsidRPr="009910F1" w:rsidRDefault="00293631" w:rsidP="009910F1">
            <w:pPr>
              <w:rPr>
                <w:lang w:val="ru-RU"/>
              </w:rPr>
            </w:pPr>
            <w:r w:rsidRPr="009910F1">
              <w:rPr>
                <w:lang w:val="ru-RU"/>
              </w:rPr>
              <w:t xml:space="preserve">Карта с отметкой места размещения </w:t>
            </w:r>
          </w:p>
          <w:p w:rsidR="00293631" w:rsidRPr="009910F1" w:rsidRDefault="00293631" w:rsidP="009910F1">
            <w:pPr>
              <w:rPr>
                <w:lang w:val="ru-RU"/>
              </w:rPr>
            </w:pPr>
            <w:r w:rsidRPr="009910F1">
              <w:rPr>
                <w:lang w:val="ru-RU"/>
              </w:rPr>
              <w:t xml:space="preserve">объекта наружной рекламы и информации </w:t>
            </w:r>
          </w:p>
        </w:tc>
      </w:tr>
    </w:tbl>
    <w:p w:rsidR="00293631" w:rsidRPr="00390CB5" w:rsidRDefault="00293631" w:rsidP="00921DAB">
      <w:pPr>
        <w:rPr>
          <w:lang w:val="ru-RU"/>
        </w:rPr>
      </w:pPr>
    </w:p>
    <w:p w:rsidR="00293631" w:rsidRPr="00390CB5" w:rsidRDefault="00293631" w:rsidP="00921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>В результате проведенной визуальной проверки установлено, что объект наружной рекламы и информации, расположенный по адресу: ______________________________________________________________</w:t>
      </w:r>
      <w:r>
        <w:rPr>
          <w:sz w:val="28"/>
          <w:szCs w:val="28"/>
          <w:lang w:val="ru-RU"/>
        </w:rPr>
        <w:t>___</w:t>
      </w:r>
      <w:r w:rsidRPr="00390CB5">
        <w:rPr>
          <w:sz w:val="28"/>
          <w:szCs w:val="28"/>
          <w:lang w:val="ru-RU"/>
        </w:rPr>
        <w:t>___</w:t>
      </w:r>
    </w:p>
    <w:p w:rsidR="00293631" w:rsidRPr="00390CB5" w:rsidRDefault="00293631" w:rsidP="00921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>демонтирован "__" ___________ 20__ г. в _______ час.</w:t>
      </w:r>
    </w:p>
    <w:p w:rsidR="00293631" w:rsidRPr="00390CB5" w:rsidRDefault="00293631" w:rsidP="00921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>на основании Предписания № ___ от ______ _______</w:t>
      </w:r>
    </w:p>
    <w:p w:rsidR="00293631" w:rsidRPr="00390CB5" w:rsidRDefault="00293631" w:rsidP="00921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 xml:space="preserve">    __________________________________________________________________</w:t>
      </w:r>
    </w:p>
    <w:p w:rsidR="00293631" w:rsidRPr="00390CB5" w:rsidRDefault="00293631" w:rsidP="00921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 xml:space="preserve">    Собственник объекта наружной рекламы и информации (юридическое лицо, индивидуальный предприниматель), адрес: _______________________________________________________________</w:t>
      </w:r>
      <w:r>
        <w:rPr>
          <w:sz w:val="28"/>
          <w:szCs w:val="28"/>
          <w:lang w:val="ru-RU"/>
        </w:rPr>
        <w:t>_</w:t>
      </w:r>
      <w:r w:rsidRPr="00390CB5">
        <w:rPr>
          <w:sz w:val="28"/>
          <w:szCs w:val="28"/>
          <w:lang w:val="ru-RU"/>
        </w:rPr>
        <w:t>___</w:t>
      </w:r>
    </w:p>
    <w:p w:rsidR="00293631" w:rsidRPr="00390CB5" w:rsidRDefault="00293631" w:rsidP="00921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 xml:space="preserve">    Место хранения объекта наружной рекламы и информации, адрес: __________________________________________________________________</w:t>
      </w:r>
      <w:r>
        <w:rPr>
          <w:sz w:val="28"/>
          <w:szCs w:val="28"/>
          <w:lang w:val="ru-RU"/>
        </w:rPr>
        <w:t>_</w:t>
      </w:r>
    </w:p>
    <w:p w:rsidR="00293631" w:rsidRDefault="00293631" w:rsidP="00921DAB">
      <w:pPr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 xml:space="preserve">    7. Организация, осуществившая демонтаж:</w:t>
      </w:r>
    </w:p>
    <w:p w:rsidR="00293631" w:rsidRPr="00390CB5" w:rsidRDefault="00293631" w:rsidP="00921DA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___________________________________________________________________</w:t>
      </w:r>
    </w:p>
    <w:p w:rsidR="00293631" w:rsidRPr="00390CB5" w:rsidRDefault="00293631" w:rsidP="00921DAB">
      <w:pPr>
        <w:ind w:firstLine="708"/>
        <w:jc w:val="center"/>
        <w:rPr>
          <w:b/>
          <w:bCs/>
          <w:sz w:val="28"/>
          <w:szCs w:val="28"/>
          <w:lang w:val="ru-RU"/>
        </w:rPr>
      </w:pPr>
    </w:p>
    <w:p w:rsidR="00293631" w:rsidRPr="00390CB5" w:rsidRDefault="00293631" w:rsidP="00921DAB">
      <w:pPr>
        <w:ind w:firstLine="708"/>
        <w:jc w:val="center"/>
        <w:rPr>
          <w:b/>
          <w:bCs/>
          <w:sz w:val="28"/>
          <w:szCs w:val="28"/>
          <w:lang w:val="ru-RU"/>
        </w:rPr>
      </w:pPr>
      <w:r w:rsidRPr="00390CB5">
        <w:rPr>
          <w:b/>
          <w:bCs/>
          <w:sz w:val="28"/>
          <w:szCs w:val="28"/>
          <w:lang w:val="ru-RU"/>
        </w:rPr>
        <w:t>Проверку провели:</w:t>
      </w:r>
    </w:p>
    <w:p w:rsidR="00293631" w:rsidRPr="00390CB5" w:rsidRDefault="00293631" w:rsidP="00921DAB">
      <w:pPr>
        <w:rPr>
          <w:b/>
          <w:bCs/>
          <w:sz w:val="28"/>
          <w:szCs w:val="28"/>
          <w:lang w:val="ru-RU"/>
        </w:rPr>
      </w:pPr>
      <w:r w:rsidRPr="00390CB5">
        <w:rPr>
          <w:b/>
          <w:bCs/>
          <w:sz w:val="28"/>
          <w:szCs w:val="28"/>
          <w:lang w:val="ru-RU"/>
        </w:rPr>
        <w:t xml:space="preserve"> _____________________________________________________________</w:t>
      </w:r>
      <w:r>
        <w:rPr>
          <w:b/>
          <w:bCs/>
          <w:sz w:val="28"/>
          <w:szCs w:val="28"/>
          <w:lang w:val="ru-RU"/>
        </w:rPr>
        <w:t>_</w:t>
      </w:r>
      <w:r w:rsidRPr="00390CB5">
        <w:rPr>
          <w:b/>
          <w:bCs/>
          <w:sz w:val="28"/>
          <w:szCs w:val="28"/>
          <w:lang w:val="ru-RU"/>
        </w:rPr>
        <w:t>_</w:t>
      </w:r>
      <w:r>
        <w:rPr>
          <w:b/>
          <w:bCs/>
          <w:sz w:val="28"/>
          <w:szCs w:val="28"/>
          <w:lang w:val="ru-RU"/>
        </w:rPr>
        <w:t>_</w:t>
      </w:r>
      <w:r w:rsidRPr="00390CB5">
        <w:rPr>
          <w:b/>
          <w:bCs/>
          <w:sz w:val="28"/>
          <w:szCs w:val="28"/>
          <w:lang w:val="ru-RU"/>
        </w:rPr>
        <w:t>___</w:t>
      </w:r>
    </w:p>
    <w:p w:rsidR="00293631" w:rsidRPr="009910F1" w:rsidRDefault="00293631" w:rsidP="009910F1">
      <w:pPr>
        <w:jc w:val="center"/>
        <w:rPr>
          <w:bCs/>
          <w:sz w:val="28"/>
          <w:szCs w:val="28"/>
          <w:vertAlign w:val="superscript"/>
          <w:lang w:val="ru-RU"/>
        </w:rPr>
      </w:pPr>
      <w:r w:rsidRPr="009910F1">
        <w:rPr>
          <w:bCs/>
          <w:sz w:val="28"/>
          <w:szCs w:val="28"/>
          <w:vertAlign w:val="superscript"/>
          <w:lang w:val="ru-RU"/>
        </w:rPr>
        <w:t>(должность, ФИО, подпись)</w:t>
      </w:r>
    </w:p>
    <w:p w:rsidR="00293631" w:rsidRPr="00390CB5" w:rsidRDefault="00293631" w:rsidP="00921DAB">
      <w:pPr>
        <w:rPr>
          <w:b/>
          <w:bCs/>
          <w:sz w:val="28"/>
          <w:szCs w:val="28"/>
          <w:lang w:val="ru-RU"/>
        </w:rPr>
      </w:pPr>
      <w:r w:rsidRPr="00390CB5">
        <w:rPr>
          <w:b/>
          <w:bCs/>
          <w:sz w:val="28"/>
          <w:szCs w:val="28"/>
          <w:lang w:val="ru-RU"/>
        </w:rPr>
        <w:t>_____________________________________________________________</w:t>
      </w:r>
      <w:r>
        <w:rPr>
          <w:b/>
          <w:bCs/>
          <w:sz w:val="28"/>
          <w:szCs w:val="28"/>
          <w:lang w:val="ru-RU"/>
        </w:rPr>
        <w:t>_</w:t>
      </w:r>
      <w:r w:rsidRPr="00390CB5">
        <w:rPr>
          <w:b/>
          <w:bCs/>
          <w:sz w:val="28"/>
          <w:szCs w:val="28"/>
          <w:lang w:val="ru-RU"/>
        </w:rPr>
        <w:t>_</w:t>
      </w:r>
      <w:r>
        <w:rPr>
          <w:b/>
          <w:bCs/>
          <w:sz w:val="28"/>
          <w:szCs w:val="28"/>
          <w:lang w:val="ru-RU"/>
        </w:rPr>
        <w:t>_</w:t>
      </w:r>
      <w:r w:rsidRPr="00390CB5">
        <w:rPr>
          <w:b/>
          <w:bCs/>
          <w:sz w:val="28"/>
          <w:szCs w:val="28"/>
          <w:lang w:val="ru-RU"/>
        </w:rPr>
        <w:t>___</w:t>
      </w:r>
    </w:p>
    <w:p w:rsidR="00293631" w:rsidRPr="009910F1" w:rsidRDefault="00293631" w:rsidP="009910F1">
      <w:pPr>
        <w:jc w:val="center"/>
        <w:rPr>
          <w:bCs/>
          <w:sz w:val="28"/>
          <w:szCs w:val="28"/>
          <w:vertAlign w:val="superscript"/>
          <w:lang w:val="ru-RU"/>
        </w:rPr>
      </w:pPr>
      <w:r w:rsidRPr="009910F1">
        <w:rPr>
          <w:bCs/>
          <w:sz w:val="28"/>
          <w:szCs w:val="28"/>
          <w:vertAlign w:val="superscript"/>
          <w:lang w:val="ru-RU"/>
        </w:rPr>
        <w:t>(должность, ФИО, подпись)</w:t>
      </w:r>
    </w:p>
    <w:p w:rsidR="00293631" w:rsidRPr="009910F1" w:rsidRDefault="00293631" w:rsidP="00921DAB">
      <w:pPr>
        <w:rPr>
          <w:bCs/>
          <w:sz w:val="28"/>
          <w:szCs w:val="28"/>
          <w:lang w:val="ru-RU"/>
        </w:rPr>
      </w:pPr>
      <w:r w:rsidRPr="009910F1">
        <w:rPr>
          <w:bCs/>
          <w:sz w:val="28"/>
          <w:szCs w:val="28"/>
          <w:lang w:val="ru-RU"/>
        </w:rPr>
        <w:t>______________________________________________________________</w:t>
      </w:r>
      <w:r>
        <w:rPr>
          <w:bCs/>
          <w:sz w:val="28"/>
          <w:szCs w:val="28"/>
          <w:lang w:val="ru-RU"/>
        </w:rPr>
        <w:t>_</w:t>
      </w:r>
      <w:r w:rsidRPr="009910F1">
        <w:rPr>
          <w:bCs/>
          <w:sz w:val="28"/>
          <w:szCs w:val="28"/>
          <w:lang w:val="ru-RU"/>
        </w:rPr>
        <w:t>____</w:t>
      </w:r>
    </w:p>
    <w:p w:rsidR="00293631" w:rsidRPr="009910F1" w:rsidRDefault="00293631" w:rsidP="009910F1">
      <w:pPr>
        <w:jc w:val="center"/>
        <w:rPr>
          <w:sz w:val="28"/>
          <w:szCs w:val="28"/>
          <w:vertAlign w:val="superscript"/>
          <w:lang w:val="ru-RU"/>
        </w:rPr>
      </w:pPr>
      <w:r w:rsidRPr="009910F1">
        <w:rPr>
          <w:bCs/>
          <w:sz w:val="28"/>
          <w:szCs w:val="28"/>
          <w:vertAlign w:val="superscript"/>
          <w:lang w:val="ru-RU"/>
        </w:rPr>
        <w:t>(должность, ФИО, подпись)</w:t>
      </w:r>
    </w:p>
    <w:p w:rsidR="00293631" w:rsidRPr="009910F1" w:rsidRDefault="00293631" w:rsidP="009910F1">
      <w:pPr>
        <w:jc w:val="center"/>
        <w:rPr>
          <w:vertAlign w:val="superscript"/>
          <w:lang w:val="ru-RU"/>
        </w:rPr>
      </w:pPr>
    </w:p>
    <w:sectPr w:rsidR="00293631" w:rsidRPr="009910F1" w:rsidSect="009910F1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50BC"/>
    <w:rsid w:val="00017941"/>
    <w:rsid w:val="00032A2E"/>
    <w:rsid w:val="000665EA"/>
    <w:rsid w:val="00086F22"/>
    <w:rsid w:val="000C2E9D"/>
    <w:rsid w:val="000E01A6"/>
    <w:rsid w:val="00122140"/>
    <w:rsid w:val="0013345C"/>
    <w:rsid w:val="001D10A9"/>
    <w:rsid w:val="001F63F8"/>
    <w:rsid w:val="00293631"/>
    <w:rsid w:val="002E4E28"/>
    <w:rsid w:val="0038616C"/>
    <w:rsid w:val="00390CB5"/>
    <w:rsid w:val="0039631C"/>
    <w:rsid w:val="00435F86"/>
    <w:rsid w:val="004808E6"/>
    <w:rsid w:val="00561634"/>
    <w:rsid w:val="00572FB5"/>
    <w:rsid w:val="005926CF"/>
    <w:rsid w:val="005D7C01"/>
    <w:rsid w:val="005E2004"/>
    <w:rsid w:val="0074400D"/>
    <w:rsid w:val="007A6A67"/>
    <w:rsid w:val="007E4160"/>
    <w:rsid w:val="00907307"/>
    <w:rsid w:val="00921DAB"/>
    <w:rsid w:val="009910F1"/>
    <w:rsid w:val="00B43680"/>
    <w:rsid w:val="00C150BC"/>
    <w:rsid w:val="00C17C3B"/>
    <w:rsid w:val="00C24EC5"/>
    <w:rsid w:val="00C77ADB"/>
    <w:rsid w:val="00D21286"/>
    <w:rsid w:val="00D57C58"/>
    <w:rsid w:val="00DB0C89"/>
    <w:rsid w:val="00DD6CC4"/>
    <w:rsid w:val="00DF3E85"/>
    <w:rsid w:val="00E120B1"/>
    <w:rsid w:val="00F45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0B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04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217</Words>
  <Characters>1237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Куренкова</cp:lastModifiedBy>
  <cp:revision>12</cp:revision>
  <cp:lastPrinted>2012-11-30T11:34:00Z</cp:lastPrinted>
  <dcterms:created xsi:type="dcterms:W3CDTF">2012-10-14T16:59:00Z</dcterms:created>
  <dcterms:modified xsi:type="dcterms:W3CDTF">2012-11-30T11:34:00Z</dcterms:modified>
</cp:coreProperties>
</file>